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609" w:rsidRDefault="00EA2609" w:rsidP="00EA2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FULGEHAM</w:t>
      </w:r>
      <w:r>
        <w:rPr>
          <w:rFonts w:ascii="Times New Roman" w:hAnsi="Times New Roman" w:cs="Times New Roman"/>
        </w:rPr>
        <w:tab/>
        <w:t>(fl.1433)</w:t>
      </w:r>
    </w:p>
    <w:p w:rsidR="00EA2609" w:rsidRDefault="00EA2609" w:rsidP="00EA2609">
      <w:pPr>
        <w:rPr>
          <w:rFonts w:ascii="Times New Roman" w:hAnsi="Times New Roman" w:cs="Times New Roman"/>
        </w:rPr>
      </w:pPr>
    </w:p>
    <w:p w:rsidR="00EA2609" w:rsidRDefault="00EA2609" w:rsidP="00EA2609">
      <w:pPr>
        <w:rPr>
          <w:rFonts w:ascii="Times New Roman" w:hAnsi="Times New Roman" w:cs="Times New Roman"/>
        </w:rPr>
      </w:pPr>
    </w:p>
    <w:p w:rsidR="00EA2609" w:rsidRDefault="00EA2609" w:rsidP="00EA2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May1433</w:t>
      </w:r>
      <w:r>
        <w:rPr>
          <w:rFonts w:ascii="Times New Roman" w:hAnsi="Times New Roman" w:cs="Times New Roman"/>
        </w:rPr>
        <w:tab/>
        <w:t xml:space="preserve">He delivered the writ regarding the death of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 to</w:t>
      </w:r>
    </w:p>
    <w:p w:rsidR="00EA2609" w:rsidRDefault="00EA2609" w:rsidP="00EA2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Chancery.</w:t>
      </w:r>
    </w:p>
    <w:p w:rsidR="00EA2609" w:rsidRDefault="00EA2609" w:rsidP="00EA2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 – 167)</w:t>
      </w:r>
    </w:p>
    <w:p w:rsidR="00EA2609" w:rsidRDefault="00EA2609" w:rsidP="00EA2609">
      <w:pPr>
        <w:rPr>
          <w:rFonts w:ascii="Times New Roman" w:hAnsi="Times New Roman" w:cs="Times New Roman"/>
        </w:rPr>
      </w:pPr>
    </w:p>
    <w:p w:rsidR="00EA2609" w:rsidRDefault="00EA2609" w:rsidP="00EA2609">
      <w:pPr>
        <w:rPr>
          <w:rFonts w:ascii="Times New Roman" w:hAnsi="Times New Roman" w:cs="Times New Roman"/>
        </w:rPr>
      </w:pPr>
    </w:p>
    <w:p w:rsidR="00EA2609" w:rsidRPr="00D523D2" w:rsidRDefault="00EA2609" w:rsidP="00EA2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EA260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609" w:rsidRDefault="00EA2609" w:rsidP="00E71FC3">
      <w:r>
        <w:separator/>
      </w:r>
    </w:p>
  </w:endnote>
  <w:endnote w:type="continuationSeparator" w:id="0">
    <w:p w:rsidR="00EA2609" w:rsidRDefault="00EA26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609" w:rsidRDefault="00EA2609" w:rsidP="00E71FC3">
      <w:r>
        <w:separator/>
      </w:r>
    </w:p>
  </w:footnote>
  <w:footnote w:type="continuationSeparator" w:id="0">
    <w:p w:rsidR="00EA2609" w:rsidRDefault="00EA26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09"/>
    <w:rsid w:val="00AB52E8"/>
    <w:rsid w:val="00B16D3F"/>
    <w:rsid w:val="00E71FC3"/>
    <w:rsid w:val="00EA260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E737B-3E30-4362-8458-898D2F28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A260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26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2016-04-20T21:03:00Z</dcterms:created>
  <dcterms:modified xsi:type="dcterms:W3CDTF">2016-04-20T21:04:00Z</dcterms:modified>
</cp:coreProperties>
</file>